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3FAD8D2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52606E" w:rsidRPr="0052606E">
        <w:t>Rahmenvertrag zur Lieferung sowie ergänzende Anpassungs-/ Weiterentwicklungsleistungen eines Liegenschaftsinformationssystems (LIS) für die Wasser- und Schifffahrtsverwaltung (WSV)</w:t>
      </w:r>
    </w:p>
    <w:p w14:paraId="162B6A69" w14:textId="2118FC2B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</w:t>
      </w:r>
      <w:r w:rsidRPr="00832EDC">
        <w:t>-</w:t>
      </w:r>
      <w:r w:rsidR="00832EDC" w:rsidRPr="00832EDC">
        <w:t>2025-</w:t>
      </w:r>
      <w:r w:rsidR="0052606E">
        <w:t>0</w:t>
      </w:r>
      <w:r w:rsidR="00832EDC" w:rsidRPr="00832EDC">
        <w:t>209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704899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704899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704899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704899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704899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704899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704899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462C8A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highlight w:val="yellow"/>
        </w:rPr>
      </w:pPr>
      <w:r w:rsidRPr="00462C8A">
        <w:rPr>
          <w:b/>
          <w:highlight w:val="yellow"/>
        </w:rPr>
        <w:t>Störungsmeldung (</w:t>
      </w:r>
      <w:r w:rsidR="006F4612" w:rsidRPr="00462C8A">
        <w:rPr>
          <w:b/>
          <w:highlight w:val="yellow"/>
        </w:rPr>
        <w:t>s</w:t>
      </w:r>
      <w:r w:rsidRPr="00462C8A">
        <w:rPr>
          <w:b/>
          <w:highlight w:val="yellow"/>
        </w:rPr>
        <w:t>ofern zutreffend)</w:t>
      </w:r>
    </w:p>
    <w:p w14:paraId="09F73D69" w14:textId="7790AF09" w:rsidR="00230F8D" w:rsidRPr="00462C8A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  <w:highlight w:val="yellow"/>
        </w:rPr>
      </w:pPr>
      <w:r w:rsidRPr="00462C8A">
        <w:rPr>
          <w:highlight w:val="yellow"/>
        </w:rPr>
        <w:t xml:space="preserve">Name: </w:t>
      </w:r>
      <w:r w:rsidR="003346C1"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6CFBA14F" w14:textId="6C8B7116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Telefonnummer: </w:t>
      </w:r>
      <w:r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0C684E6F" w14:textId="0FBB21FF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E-Mailadresse: </w:t>
      </w:r>
      <w:r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1895C02F" w14:textId="0E67933A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WEB-Mailadresse: </w:t>
      </w:r>
      <w:r w:rsidR="003346C1"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43FA85F8" w14:textId="4D304C5F" w:rsidR="00230F8D" w:rsidRPr="00462C8A" w:rsidRDefault="00230F8D" w:rsidP="00832A08">
      <w:pPr>
        <w:ind w:left="567"/>
        <w:rPr>
          <w:sz w:val="28"/>
          <w:highlight w:val="yellow"/>
        </w:rPr>
      </w:pPr>
      <w:r w:rsidRPr="00462C8A">
        <w:rPr>
          <w:highlight w:val="yellow"/>
        </w:rPr>
        <w:t>Störung über (Ticket, …):</w:t>
      </w:r>
      <w:r w:rsidR="003346C1" w:rsidRPr="00462C8A">
        <w:rPr>
          <w:highlight w:val="yellow"/>
        </w:rPr>
        <w:br/>
      </w:r>
      <w:sdt>
        <w:sdtPr>
          <w:rPr>
            <w:noProof/>
            <w:highlight w:val="yellow"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462C8A">
        <w:rPr>
          <w:highlight w:val="yellow"/>
        </w:rPr>
        <w:t>Annahme der Störungsmeldung während folgender Geschäftszeit</w:t>
      </w:r>
      <w:r w:rsidR="003346C1" w:rsidRPr="00462C8A">
        <w:rPr>
          <w:highlight w:val="yellow"/>
        </w:rPr>
        <w:t>en</w:t>
      </w:r>
      <w:r w:rsidRPr="00462C8A">
        <w:rPr>
          <w:highlight w:val="yellow"/>
        </w:rPr>
        <w:t xml:space="preserve"> des Auftragnehmers:</w:t>
      </w:r>
      <w:r w:rsidR="003346C1" w:rsidRPr="00462C8A">
        <w:rPr>
          <w:highlight w:val="yellow"/>
        </w:rPr>
        <w:br/>
      </w:r>
      <w:sdt>
        <w:sdtPr>
          <w:rPr>
            <w:noProof/>
            <w:highlight w:val="yellow"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6D9C5652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A156E3">
      <w:rPr>
        <w:color w:val="007A89" w:themeColor="text2"/>
      </w:rPr>
      <w:t>3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15959">
    <w:abstractNumId w:val="11"/>
  </w:num>
  <w:num w:numId="2" w16cid:durableId="358698326">
    <w:abstractNumId w:val="11"/>
  </w:num>
  <w:num w:numId="3" w16cid:durableId="1172336961">
    <w:abstractNumId w:val="9"/>
  </w:num>
  <w:num w:numId="4" w16cid:durableId="2029597950">
    <w:abstractNumId w:val="7"/>
  </w:num>
  <w:num w:numId="5" w16cid:durableId="1611937945">
    <w:abstractNumId w:val="6"/>
  </w:num>
  <w:num w:numId="6" w16cid:durableId="2135054212">
    <w:abstractNumId w:val="5"/>
  </w:num>
  <w:num w:numId="7" w16cid:durableId="4092905">
    <w:abstractNumId w:val="4"/>
  </w:num>
  <w:num w:numId="8" w16cid:durableId="686907190">
    <w:abstractNumId w:val="8"/>
  </w:num>
  <w:num w:numId="9" w16cid:durableId="925918730">
    <w:abstractNumId w:val="3"/>
  </w:num>
  <w:num w:numId="10" w16cid:durableId="344329643">
    <w:abstractNumId w:val="2"/>
  </w:num>
  <w:num w:numId="11" w16cid:durableId="130948864">
    <w:abstractNumId w:val="1"/>
  </w:num>
  <w:num w:numId="12" w16cid:durableId="2072000565">
    <w:abstractNumId w:val="0"/>
  </w:num>
  <w:num w:numId="13" w16cid:durableId="1059937366">
    <w:abstractNumId w:val="12"/>
  </w:num>
  <w:num w:numId="14" w16cid:durableId="172231779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i8j0mWQoGzyJw6dc9LPW/gdpCMv118ibHNj5A61xrOUHGbfCZZNmUTMomtpB39c0Remdp1IxIaMJRTUPGYDDuA==" w:saltValue="KF2WmaZQfJ4QRFwVnde9g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2606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1E8A"/>
    <w:rsid w:val="006F3DC3"/>
    <w:rsid w:val="006F4612"/>
    <w:rsid w:val="00704899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2EDC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156E3"/>
    <w:rsid w:val="00A23F4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2E2E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058D1"/>
    <w:rsid w:val="000816F4"/>
    <w:rsid w:val="002B6532"/>
    <w:rsid w:val="00562C5F"/>
    <w:rsid w:val="006A1A0B"/>
    <w:rsid w:val="006F1E8A"/>
    <w:rsid w:val="00736D5A"/>
    <w:rsid w:val="00E1117A"/>
    <w:rsid w:val="00EC2E2E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97519C5-EE7E-4CC4-92D8-94BACB41AA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462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2</cp:revision>
  <cp:lastPrinted>2025-08-21T10:48:00Z</cp:lastPrinted>
  <dcterms:created xsi:type="dcterms:W3CDTF">2026-08-07T07:48:00Z</dcterms:created>
  <dcterms:modified xsi:type="dcterms:W3CDTF">2026-08-07T07:48:00Z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